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54533" w14:textId="77777777" w:rsidR="00AB312B" w:rsidRDefault="00F3468C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47C5453A" w14:textId="77777777" w:rsidTr="00703861">
        <w:tc>
          <w:tcPr>
            <w:tcW w:w="1131" w:type="dxa"/>
            <w:gridSpan w:val="2"/>
            <w:vAlign w:val="bottom"/>
          </w:tcPr>
          <w:p w14:paraId="47C54534" w14:textId="77777777" w:rsidR="00AB312B" w:rsidRDefault="00F3468C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47C54535" w14:textId="77777777" w:rsidR="00AB312B" w:rsidRDefault="00F6378A" w:rsidP="00681D7A">
                <w:pPr>
                  <w:pStyle w:val="FormInfo"/>
                </w:pPr>
                <w:r>
                  <w:t>Apiary and/or Hive Name</w:t>
                </w: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47C54536" w14:textId="77777777" w:rsidR="00AB312B" w:rsidRDefault="00F3468C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47C54537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943208">
                  <w:t>July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47C54538" w14:textId="77777777" w:rsidR="00AB312B" w:rsidRDefault="00F3468C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47C54539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47C54546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47C5453B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47C5453C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47C5453D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47C5453E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47C5453F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47C54540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47C54541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47C54542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47C54543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47C54544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47C54545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47C5454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47C54547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47C54548" w14:textId="77777777" w:rsidR="00AB312B" w:rsidRDefault="00F7016C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Feed during summer </w:t>
            </w:r>
            <w:proofErr w:type="spellStart"/>
            <w:r>
              <w:t>derth</w:t>
            </w:r>
            <w:proofErr w:type="spellEnd"/>
          </w:p>
          <w:p w14:paraId="47C54549" w14:textId="77777777" w:rsidR="00F7016C" w:rsidRDefault="00DD31B1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 feeder</w:t>
            </w:r>
          </w:p>
          <w:p w14:paraId="47C5454A" w14:textId="77777777" w:rsidR="00F7016C" w:rsidRDefault="00F7016C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Sucrose water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4B" w14:textId="77777777" w:rsidR="00AB312B" w:rsidRDefault="00AB312B"/>
        </w:tc>
        <w:tc>
          <w:tcPr>
            <w:tcW w:w="2736" w:type="dxa"/>
          </w:tcPr>
          <w:p w14:paraId="47C5454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4D" w14:textId="77777777" w:rsidR="00AB312B" w:rsidRDefault="00AB312B"/>
        </w:tc>
        <w:tc>
          <w:tcPr>
            <w:tcW w:w="2735" w:type="dxa"/>
          </w:tcPr>
          <w:p w14:paraId="47C5454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47C54558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47C54550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47C54551" w14:textId="77777777" w:rsidR="00AB312B" w:rsidRDefault="00F7016C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Mite check</w:t>
            </w:r>
          </w:p>
          <w:p w14:paraId="47C54552" w14:textId="77777777" w:rsidR="00F7016C" w:rsidRDefault="00F7016C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Apivar</w:t>
            </w:r>
            <w:proofErr w:type="spellEnd"/>
          </w:p>
          <w:p w14:paraId="47C54553" w14:textId="77777777" w:rsidR="00F7016C" w:rsidRDefault="00F7016C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Apiguard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54" w14:textId="77777777" w:rsidR="00AB312B" w:rsidRDefault="00AB312B"/>
        </w:tc>
        <w:tc>
          <w:tcPr>
            <w:tcW w:w="2736" w:type="dxa"/>
          </w:tcPr>
          <w:p w14:paraId="47C5455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56" w14:textId="77777777" w:rsidR="00AB312B" w:rsidRDefault="00AB312B"/>
        </w:tc>
        <w:tc>
          <w:tcPr>
            <w:tcW w:w="2735" w:type="dxa"/>
          </w:tcPr>
          <w:p w14:paraId="47C5455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47C5455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47C54559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47C5455A" w14:textId="77777777" w:rsidR="00AB312B" w:rsidRDefault="00F7016C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inspections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5B" w14:textId="77777777" w:rsidR="00AB312B" w:rsidRDefault="00AB312B" w:rsidP="00681D7A"/>
        </w:tc>
        <w:tc>
          <w:tcPr>
            <w:tcW w:w="2736" w:type="dxa"/>
          </w:tcPr>
          <w:p w14:paraId="47C5455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5D" w14:textId="77777777" w:rsidR="00AB312B" w:rsidRDefault="00AB312B"/>
        </w:tc>
        <w:tc>
          <w:tcPr>
            <w:tcW w:w="2735" w:type="dxa"/>
          </w:tcPr>
          <w:p w14:paraId="47C5455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47C54567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47C54560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47C54561" w14:textId="77777777" w:rsidR="00AB312B" w:rsidRDefault="00F7016C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Derth</w:t>
            </w:r>
            <w:proofErr w:type="spellEnd"/>
          </w:p>
          <w:p w14:paraId="47C54562" w14:textId="77777777" w:rsidR="00DD31B1" w:rsidRDefault="00DD31B1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Remove supers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63" w14:textId="77777777" w:rsidR="00AB312B" w:rsidRDefault="00AB312B"/>
        </w:tc>
        <w:tc>
          <w:tcPr>
            <w:tcW w:w="2736" w:type="dxa"/>
          </w:tcPr>
          <w:p w14:paraId="47C5456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65" w14:textId="77777777" w:rsidR="00AB312B" w:rsidRDefault="00AB312B"/>
        </w:tc>
        <w:tc>
          <w:tcPr>
            <w:tcW w:w="2735" w:type="dxa"/>
          </w:tcPr>
          <w:p w14:paraId="47C5456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47C54571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47C54568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47C54569" w14:textId="77777777" w:rsidR="00AB312B" w:rsidRDefault="00DD31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Reduce entrances-</w:t>
            </w:r>
            <w:r w:rsidR="00F7016C">
              <w:t xml:space="preserve"> robbing</w:t>
            </w:r>
          </w:p>
          <w:p w14:paraId="47C5456A" w14:textId="77777777" w:rsidR="00F7016C" w:rsidRDefault="00F701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Provide water source </w:t>
            </w:r>
          </w:p>
          <w:p w14:paraId="47C5456B" w14:textId="77777777" w:rsidR="00F7016C" w:rsidRDefault="00F701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 ventilation</w:t>
            </w:r>
          </w:p>
          <w:p w14:paraId="47C5456C" w14:textId="77777777" w:rsidR="00F7016C" w:rsidRDefault="00F701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Wax collection/melt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6D" w14:textId="77777777" w:rsidR="00AB312B" w:rsidRDefault="00AB312B"/>
        </w:tc>
        <w:tc>
          <w:tcPr>
            <w:tcW w:w="2736" w:type="dxa"/>
          </w:tcPr>
          <w:p w14:paraId="47C5456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6F" w14:textId="77777777" w:rsidR="00AB312B" w:rsidRDefault="00AB312B"/>
        </w:tc>
        <w:tc>
          <w:tcPr>
            <w:tcW w:w="2735" w:type="dxa"/>
          </w:tcPr>
          <w:p w14:paraId="47C5457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47C54578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47C54572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47C54573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74" w14:textId="77777777" w:rsidR="00AB312B" w:rsidRDefault="00AB312B"/>
        </w:tc>
        <w:tc>
          <w:tcPr>
            <w:tcW w:w="2736" w:type="dxa"/>
          </w:tcPr>
          <w:p w14:paraId="47C5457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7C54576" w14:textId="77777777" w:rsidR="00AB312B" w:rsidRDefault="00AB312B"/>
        </w:tc>
        <w:tc>
          <w:tcPr>
            <w:tcW w:w="2735" w:type="dxa"/>
          </w:tcPr>
          <w:p w14:paraId="47C5457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7C54579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5457C" w14:textId="77777777" w:rsidR="000D095E" w:rsidRDefault="000D095E">
      <w:pPr>
        <w:spacing w:before="0" w:after="0"/>
      </w:pPr>
      <w:r>
        <w:separator/>
      </w:r>
    </w:p>
  </w:endnote>
  <w:endnote w:type="continuationSeparator" w:id="0">
    <w:p w14:paraId="47C5457D" w14:textId="77777777" w:rsidR="000D095E" w:rsidRDefault="000D09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4580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4581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D31B1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4583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5457A" w14:textId="77777777" w:rsidR="000D095E" w:rsidRDefault="000D095E">
      <w:pPr>
        <w:spacing w:before="0" w:after="0"/>
      </w:pPr>
      <w:r>
        <w:separator/>
      </w:r>
    </w:p>
  </w:footnote>
  <w:footnote w:type="continuationSeparator" w:id="0">
    <w:p w14:paraId="47C5457B" w14:textId="77777777" w:rsidR="000D095E" w:rsidRDefault="000D09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457E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457F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4582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0D095E"/>
    <w:rsid w:val="001353F3"/>
    <w:rsid w:val="00175F76"/>
    <w:rsid w:val="00181D24"/>
    <w:rsid w:val="00190FE0"/>
    <w:rsid w:val="001F1E94"/>
    <w:rsid w:val="002D084C"/>
    <w:rsid w:val="002E3C7A"/>
    <w:rsid w:val="00306CD7"/>
    <w:rsid w:val="004A5F4D"/>
    <w:rsid w:val="004E45B5"/>
    <w:rsid w:val="004E7DF7"/>
    <w:rsid w:val="004F7C40"/>
    <w:rsid w:val="00596C29"/>
    <w:rsid w:val="005D5FF4"/>
    <w:rsid w:val="006223F3"/>
    <w:rsid w:val="00681D7A"/>
    <w:rsid w:val="00703861"/>
    <w:rsid w:val="0075767E"/>
    <w:rsid w:val="00770E32"/>
    <w:rsid w:val="00806759"/>
    <w:rsid w:val="00834BD2"/>
    <w:rsid w:val="008433BA"/>
    <w:rsid w:val="0084648E"/>
    <w:rsid w:val="00854B57"/>
    <w:rsid w:val="00891E88"/>
    <w:rsid w:val="00943208"/>
    <w:rsid w:val="009E149C"/>
    <w:rsid w:val="00A2618D"/>
    <w:rsid w:val="00A5569B"/>
    <w:rsid w:val="00AB312B"/>
    <w:rsid w:val="00B67144"/>
    <w:rsid w:val="00BA345E"/>
    <w:rsid w:val="00BA7A0F"/>
    <w:rsid w:val="00BB0EE1"/>
    <w:rsid w:val="00C56526"/>
    <w:rsid w:val="00CA719B"/>
    <w:rsid w:val="00D43612"/>
    <w:rsid w:val="00DD31B1"/>
    <w:rsid w:val="00E509C5"/>
    <w:rsid w:val="00E65E24"/>
    <w:rsid w:val="00EA4764"/>
    <w:rsid w:val="00F3468C"/>
    <w:rsid w:val="00F5500E"/>
    <w:rsid w:val="00F6378A"/>
    <w:rsid w:val="00F7016C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C54533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3831E3"/>
    <w:rsid w:val="003B2504"/>
    <w:rsid w:val="00D55656"/>
    <w:rsid w:val="00E81F76"/>
    <w:rsid w:val="00F0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4CF45-A210-4498-9B4C-B4B7DCE80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dcterms:created xsi:type="dcterms:W3CDTF">2020-11-04T21:58:00Z</dcterms:created>
  <dcterms:modified xsi:type="dcterms:W3CDTF">2020-11-04T21:58:00Z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